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EA27" w14:textId="44FB9B43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7090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5D2D3A91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300838">
        <w:rPr>
          <w:rFonts w:ascii="Arial" w:hAnsi="Arial" w:cs="Arial"/>
          <w:b/>
        </w:rPr>
        <w:t>1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140115BF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10017E">
        <w:rPr>
          <w:sz w:val="24"/>
        </w:rPr>
        <w:t>1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10017E">
        <w:rPr>
          <w:sz w:val="24"/>
        </w:rPr>
        <w:t>1</w:t>
      </w:r>
      <w:r w:rsidRPr="002622FA">
        <w:rPr>
          <w:sz w:val="24"/>
        </w:rPr>
        <w:t xml:space="preserve"> specification, which will be the initial content of TS 37.579-</w:t>
      </w:r>
      <w:r w:rsidR="00124644">
        <w:rPr>
          <w:sz w:val="24"/>
        </w:rPr>
        <w:t>1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5428D"/>
    <w:rsid w:val="00477EA7"/>
    <w:rsid w:val="00523EDE"/>
    <w:rsid w:val="007323D2"/>
    <w:rsid w:val="00845E3A"/>
    <w:rsid w:val="008C7225"/>
    <w:rsid w:val="009830A8"/>
    <w:rsid w:val="00B06015"/>
    <w:rsid w:val="00C14594"/>
    <w:rsid w:val="00CC358C"/>
    <w:rsid w:val="00CD0E7F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</TotalTime>
  <Pages>1</Pages>
  <Words>163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22</cp:revision>
  <dcterms:created xsi:type="dcterms:W3CDTF">2024-10-16T20:11:00Z</dcterms:created>
  <dcterms:modified xsi:type="dcterms:W3CDTF">2024-11-08T13:14:00Z</dcterms:modified>
</cp:coreProperties>
</file>